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06CB" w14:textId="68B1CFC1" w:rsidR="00FA614B" w:rsidRPr="00EF698B" w:rsidRDefault="00FA614B" w:rsidP="00FA614B">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sidR="00E20EBF">
        <w:rPr>
          <w:rFonts w:ascii="Arial" w:eastAsia="SimSun" w:hAnsi="Arial"/>
          <w:b/>
          <w:bCs/>
          <w:sz w:val="24"/>
          <w:szCs w:val="24"/>
        </w:rPr>
        <w:t>7</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009C06FE" w:rsidRPr="009C06FE">
        <w:rPr>
          <w:rFonts w:ascii="Arial" w:eastAsia="Arial" w:hAnsi="Arial" w:cs="Arial"/>
          <w:b/>
          <w:bCs/>
          <w:sz w:val="24"/>
          <w:szCs w:val="24"/>
        </w:rPr>
        <w:t>R4-23081</w:t>
      </w:r>
      <w:r w:rsidR="00BF21CB">
        <w:rPr>
          <w:rFonts w:ascii="Arial" w:eastAsia="Arial" w:hAnsi="Arial" w:cs="Arial"/>
          <w:b/>
          <w:bCs/>
          <w:sz w:val="24"/>
          <w:szCs w:val="24"/>
        </w:rPr>
        <w:t>10</w:t>
      </w:r>
    </w:p>
    <w:bookmarkEnd w:id="0"/>
    <w:bookmarkEnd w:id="1"/>
    <w:p w14:paraId="1528181C" w14:textId="77777777" w:rsidR="00E20EBF" w:rsidRDefault="00E20EBF" w:rsidP="00D27D6D">
      <w:pPr>
        <w:spacing w:after="60"/>
        <w:ind w:left="1985" w:hanging="1985"/>
        <w:rPr>
          <w:rFonts w:ascii="Arial" w:eastAsia="SimSun" w:hAnsi="Arial"/>
          <w:b/>
          <w:sz w:val="24"/>
        </w:rPr>
      </w:pPr>
      <w:r w:rsidRPr="00E20EBF">
        <w:rPr>
          <w:rFonts w:ascii="Arial" w:eastAsia="SimSun" w:hAnsi="Arial"/>
          <w:b/>
          <w:sz w:val="24"/>
        </w:rPr>
        <w:t>Incheon, KR, May 22 – May 26, 2023</w:t>
      </w:r>
    </w:p>
    <w:p w14:paraId="109C396E" w14:textId="77777777" w:rsidR="00E20EBF" w:rsidRDefault="00E20EBF" w:rsidP="00D27D6D">
      <w:pPr>
        <w:spacing w:after="60"/>
        <w:ind w:left="1985" w:hanging="1985"/>
        <w:rPr>
          <w:rFonts w:ascii="Arial" w:eastAsia="SimSun" w:hAnsi="Arial"/>
          <w:b/>
          <w:sz w:val="24"/>
        </w:rPr>
      </w:pPr>
    </w:p>
    <w:p w14:paraId="0910A0FF" w14:textId="28BCDE88"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F21CB" w:rsidRPr="00BF21CB">
        <w:rPr>
          <w:rFonts w:ascii="Arial" w:hAnsi="Arial" w:cs="Arial"/>
          <w:b/>
          <w:sz w:val="22"/>
          <w:szCs w:val="22"/>
        </w:rPr>
        <w:t>Collected Simulation Results for MPR/PAR evaluations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0D169E98" w:rsidR="00D27D6D" w:rsidRPr="00335D84" w:rsidRDefault="00D27D6D" w:rsidP="5EA72258">
      <w:pPr>
        <w:spacing w:after="60"/>
        <w:ind w:left="1985" w:hanging="1985"/>
        <w:rPr>
          <w:rFonts w:ascii="Arial" w:hAnsi="Arial" w:cs="Arial"/>
          <w:b/>
          <w:bCs/>
          <w:sz w:val="22"/>
          <w:szCs w:val="22"/>
          <w:highlight w:val="yellow"/>
        </w:rPr>
      </w:pPr>
      <w:r w:rsidRPr="5EA72258">
        <w:rPr>
          <w:rFonts w:ascii="Arial" w:hAnsi="Arial" w:cs="Arial"/>
          <w:b/>
          <w:bCs/>
          <w:sz w:val="22"/>
          <w:szCs w:val="22"/>
        </w:rPr>
        <w:t>Agenda item:</w:t>
      </w:r>
      <w:r>
        <w:tab/>
      </w:r>
      <w:r w:rsidR="009D56EF">
        <w:rPr>
          <w:rFonts w:ascii="Arial" w:hAnsi="Arial" w:cs="Arial"/>
          <w:b/>
          <w:bCs/>
          <w:sz w:val="22"/>
          <w:szCs w:val="22"/>
        </w:rPr>
        <w:t>8</w:t>
      </w:r>
      <w:r w:rsidR="6EE7DE56" w:rsidRPr="0059347D">
        <w:rPr>
          <w:rFonts w:ascii="Arial" w:hAnsi="Arial" w:cs="Arial"/>
          <w:b/>
          <w:bCs/>
          <w:sz w:val="22"/>
          <w:szCs w:val="22"/>
        </w:rPr>
        <w:t>.</w:t>
      </w:r>
      <w:r w:rsidR="00911C89">
        <w:rPr>
          <w:rFonts w:ascii="Arial" w:hAnsi="Arial" w:cs="Arial"/>
          <w:b/>
          <w:bCs/>
          <w:sz w:val="22"/>
          <w:szCs w:val="22"/>
        </w:rPr>
        <w:t>2</w:t>
      </w:r>
      <w:r w:rsidR="00D617FA">
        <w:rPr>
          <w:rFonts w:ascii="Arial" w:hAnsi="Arial" w:cs="Arial"/>
          <w:b/>
          <w:bCs/>
          <w:sz w:val="22"/>
          <w:szCs w:val="22"/>
        </w:rPr>
        <w:t>8</w:t>
      </w:r>
      <w:r w:rsidR="6EE7DE56" w:rsidRPr="0059347D">
        <w:rPr>
          <w:rFonts w:ascii="Arial" w:hAnsi="Arial" w:cs="Arial"/>
          <w:b/>
          <w:bCs/>
          <w:sz w:val="22"/>
          <w:szCs w:val="22"/>
        </w:rPr>
        <w:t>.</w:t>
      </w:r>
      <w:r w:rsidR="00EB59EA">
        <w:rPr>
          <w:rFonts w:ascii="Arial" w:hAnsi="Arial" w:cs="Arial"/>
          <w:b/>
          <w:bCs/>
          <w:sz w:val="22"/>
          <w:szCs w:val="22"/>
        </w:rPr>
        <w:t>2</w:t>
      </w:r>
    </w:p>
    <w:p w14:paraId="0C883BB6" w14:textId="70B24A16"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BF21CB">
        <w:rPr>
          <w:rFonts w:ascii="Arial" w:hAnsi="Arial" w:cs="Arial"/>
          <w:b/>
          <w:bCs/>
          <w:sz w:val="22"/>
          <w:szCs w:val="22"/>
        </w:rPr>
        <w:t>Information</w:t>
      </w:r>
    </w:p>
    <w:p w14:paraId="06D046F4" w14:textId="332A9B82" w:rsidR="00B97703" w:rsidRDefault="000F6242" w:rsidP="00B97703">
      <w:pPr>
        <w:pStyle w:val="Heading1"/>
      </w:pPr>
      <w:r>
        <w:t>1</w:t>
      </w:r>
      <w:r w:rsidR="002F1940">
        <w:tab/>
      </w:r>
      <w:r w:rsidR="00AA7654">
        <w:t>Introduction</w:t>
      </w:r>
    </w:p>
    <w:p w14:paraId="66CCC36C" w14:textId="04F00C9D" w:rsidR="00290FCD" w:rsidRDefault="00BF21CB" w:rsidP="00290FCD">
      <w:pPr>
        <w:spacing w:after="0"/>
        <w:rPr>
          <w:rStyle w:val="normaltextrun"/>
          <w:color w:val="000000"/>
          <w:shd w:val="clear" w:color="auto" w:fill="FFFFFF"/>
          <w:lang w:val="en-US"/>
        </w:rPr>
      </w:pPr>
      <w:r w:rsidRPr="00BF21CB">
        <w:rPr>
          <w:lang w:val="en-US" w:eastAsia="fi-FI"/>
        </w:rPr>
        <w:t>As per agreement at RAN4#106bis this is the collected simulation results for MPR/PAR evaluations.</w:t>
      </w:r>
    </w:p>
    <w:p w14:paraId="1477D60C" w14:textId="0EDF9433" w:rsidR="00467DBB" w:rsidRDefault="002F1940" w:rsidP="00467DBB">
      <w:pPr>
        <w:pStyle w:val="Heading1"/>
        <w:rPr>
          <w:rStyle w:val="normaltextrun"/>
        </w:rPr>
      </w:pPr>
      <w:r>
        <w:t>2</w:t>
      </w:r>
      <w:r>
        <w:tab/>
      </w:r>
      <w:r w:rsidR="00BE499B">
        <w:t>Discussion</w:t>
      </w:r>
    </w:p>
    <w:p w14:paraId="0381573D" w14:textId="3CF6DF30" w:rsidR="00BF21CB" w:rsidRDefault="00BF21CB" w:rsidP="00467DBB">
      <w:pPr>
        <w:jc w:val="both"/>
        <w:rPr>
          <w:rStyle w:val="normaltextrun"/>
        </w:rPr>
      </w:pPr>
      <w:r>
        <w:rPr>
          <w:rStyle w:val="normaltextrun"/>
        </w:rPr>
        <w:t xml:space="preserve">During </w:t>
      </w:r>
      <w:r>
        <w:rPr>
          <w:rStyle w:val="normaltextrun"/>
        </w:rPr>
        <w:t>RAN</w:t>
      </w:r>
      <w:r>
        <w:rPr>
          <w:rStyle w:val="normaltextrun"/>
        </w:rPr>
        <w:t>4</w:t>
      </w:r>
      <w:r>
        <w:rPr>
          <w:rStyle w:val="normaltextrun"/>
        </w:rPr>
        <w:t>#1</w:t>
      </w:r>
      <w:r>
        <w:rPr>
          <w:rStyle w:val="normaltextrun"/>
        </w:rPr>
        <w:t>06</w:t>
      </w:r>
      <w:r>
        <w:rPr>
          <w:rStyle w:val="normaltextrun"/>
        </w:rPr>
        <w:t>bis-e</w:t>
      </w:r>
      <w:r>
        <w:rPr>
          <w:rStyle w:val="normaltextrun"/>
        </w:rPr>
        <w:t xml:space="preserve"> discussion on how to progress the WI [1] and agreements were captured in a WF [2]</w:t>
      </w:r>
      <w:r>
        <w:rPr>
          <w:rStyle w:val="normaltextrun"/>
        </w:rPr>
        <w:t>.</w:t>
      </w:r>
      <w:r>
        <w:rPr>
          <w:rStyle w:val="normaltextrun"/>
        </w:rPr>
        <w:t xml:space="preserve"> The main agreement related to this contribution is captured below.</w:t>
      </w:r>
    </w:p>
    <w:p w14:paraId="2328DBC9" w14:textId="44666175" w:rsidR="00467DBB"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14FCCE2D">
                <wp:simplePos x="0" y="0"/>
                <wp:positionH relativeFrom="column">
                  <wp:posOffset>-76835</wp:posOffset>
                </wp:positionH>
                <wp:positionV relativeFrom="paragraph">
                  <wp:posOffset>191135</wp:posOffset>
                </wp:positionV>
                <wp:extent cx="6438900" cy="1280160"/>
                <wp:effectExtent l="0" t="0" r="19050" b="15240"/>
                <wp:wrapNone/>
                <wp:docPr id="4" name="Rectangle 4"/>
                <wp:cNvGraphicFramePr/>
                <a:graphic xmlns:a="http://schemas.openxmlformats.org/drawingml/2006/main">
                  <a:graphicData uri="http://schemas.microsoft.com/office/word/2010/wordprocessingShape">
                    <wps:wsp>
                      <wps:cNvSpPr/>
                      <wps:spPr>
                        <a:xfrm>
                          <a:off x="0" y="0"/>
                          <a:ext cx="6438900" cy="12801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82232B" id="Rectangle 4" o:spid="_x0000_s1026" style="position:absolute;margin-left:-6.05pt;margin-top:15.05pt;width:507pt;height:100.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" filled="f" strokecolor="#1f3763 [1604]" strokeweight="1pt"/>
            </w:pict>
          </mc:Fallback>
        </mc:AlternateContent>
      </w:r>
      <w:r w:rsidR="00467DBB">
        <w:rPr>
          <w:rStyle w:val="normaltextrun"/>
        </w:rPr>
        <w:t>The following was agreed in RAN</w:t>
      </w:r>
      <w:r w:rsidR="001515F3">
        <w:rPr>
          <w:rStyle w:val="normaltextrun"/>
        </w:rPr>
        <w:t>4</w:t>
      </w:r>
      <w:r w:rsidR="00467DBB">
        <w:rPr>
          <w:rStyle w:val="normaltextrun"/>
        </w:rPr>
        <w:t xml:space="preserve"> #</w:t>
      </w:r>
      <w:r w:rsidR="001515F3">
        <w:rPr>
          <w:rStyle w:val="normaltextrun"/>
        </w:rPr>
        <w:t>106</w:t>
      </w:r>
      <w:r w:rsidR="00467DBB">
        <w:rPr>
          <w:rStyle w:val="normaltextrun"/>
        </w:rPr>
        <w:t>bis-e.</w:t>
      </w:r>
    </w:p>
    <w:p w14:paraId="06614983" w14:textId="77777777" w:rsidR="00BF21CB" w:rsidRPr="0062204A" w:rsidRDefault="00BF21CB" w:rsidP="00BF21CB">
      <w:pPr>
        <w:rPr>
          <w:rFonts w:eastAsia="Malgun Gothic"/>
          <w:b/>
          <w:highlight w:val="green"/>
          <w:lang w:val="en-US"/>
        </w:rPr>
      </w:pPr>
      <w:r w:rsidRPr="0062204A">
        <w:rPr>
          <w:rFonts w:eastAsia="Malgun Gothic"/>
          <w:b/>
          <w:highlight w:val="green"/>
        </w:rPr>
        <w:t>Agreement</w:t>
      </w:r>
      <w:r w:rsidRPr="0062204A">
        <w:rPr>
          <w:rFonts w:eastAsia="DengXian"/>
          <w:b/>
          <w:highlight w:val="green"/>
          <w:lang w:val="en-US" w:eastAsia="zh-CN"/>
        </w:rPr>
        <w:t>:</w:t>
      </w:r>
    </w:p>
    <w:p w14:paraId="5D4DE17B" w14:textId="77777777" w:rsidR="00BF21CB" w:rsidRPr="0062204A" w:rsidRDefault="00BF21CB" w:rsidP="00BF21CB">
      <w:pPr>
        <w:pStyle w:val="ListParagraph"/>
        <w:numPr>
          <w:ilvl w:val="0"/>
          <w:numId w:val="66"/>
        </w:numPr>
        <w:overflowPunct/>
        <w:autoSpaceDE/>
        <w:autoSpaceDN/>
        <w:adjustRightInd/>
        <w:spacing w:after="120"/>
        <w:contextualSpacing w:val="0"/>
        <w:textAlignment w:val="auto"/>
        <w:rPr>
          <w:rFonts w:eastAsia="Malgun Gothic"/>
          <w:highlight w:val="green"/>
        </w:rPr>
      </w:pPr>
      <w:r w:rsidRPr="0062204A">
        <w:rPr>
          <w:rFonts w:eastAsia="Malgun Gothic"/>
          <w:highlight w:val="green"/>
        </w:rPr>
        <w:t>ALTERNATIVE 2 - 1-0: Solutions to consider for MPR/PAR reduction</w:t>
      </w:r>
    </w:p>
    <w:p w14:paraId="0FD0230C" w14:textId="77777777" w:rsidR="00BF21CB" w:rsidRPr="0062204A" w:rsidRDefault="00BF21CB" w:rsidP="00BF21CB">
      <w:pPr>
        <w:pStyle w:val="ListParagraph"/>
        <w:numPr>
          <w:ilvl w:val="1"/>
          <w:numId w:val="67"/>
        </w:numPr>
        <w:overflowPunct/>
        <w:autoSpaceDE/>
        <w:autoSpaceDN/>
        <w:adjustRightInd/>
        <w:spacing w:after="120"/>
        <w:contextualSpacing w:val="0"/>
        <w:textAlignment w:val="auto"/>
        <w:rPr>
          <w:rFonts w:eastAsia="Malgun Gothic"/>
          <w:highlight w:val="green"/>
        </w:rPr>
      </w:pPr>
      <w:r w:rsidRPr="0062204A">
        <w:rPr>
          <w:rFonts w:eastAsia="Malgun Gothic"/>
          <w:highlight w:val="green"/>
        </w:rPr>
        <w:t xml:space="preserve">RAN4 agrees to analyse provided simulation results as attached to this WF via Excel and provide conclusions based on these at RAN4#107. </w:t>
      </w:r>
    </w:p>
    <w:p w14:paraId="3EDD4466" w14:textId="77777777" w:rsidR="00BF21CB" w:rsidRPr="0062204A" w:rsidRDefault="00BF21CB" w:rsidP="00BF21CB">
      <w:pPr>
        <w:pStyle w:val="ListParagraph"/>
        <w:numPr>
          <w:ilvl w:val="2"/>
          <w:numId w:val="68"/>
        </w:numPr>
        <w:overflowPunct/>
        <w:autoSpaceDE/>
        <w:autoSpaceDN/>
        <w:adjustRightInd/>
        <w:spacing w:after="120"/>
        <w:contextualSpacing w:val="0"/>
        <w:textAlignment w:val="auto"/>
        <w:rPr>
          <w:rFonts w:eastAsia="Malgun Gothic"/>
          <w:highlight w:val="green"/>
        </w:rPr>
      </w:pPr>
      <w:r w:rsidRPr="0062204A">
        <w:rPr>
          <w:rFonts w:eastAsia="Malgun Gothic"/>
          <w:highlight w:val="green"/>
        </w:rPr>
        <w:t>It is expected a decision on selecting the Rel-18 MPR/PAR reduction solution(s) according to the WID can be taken at RAN4#107</w:t>
      </w:r>
    </w:p>
    <w:p w14:paraId="4F7141C4" w14:textId="3EAF34B7" w:rsidR="00301696" w:rsidRDefault="00301696" w:rsidP="0059347D">
      <w:pPr>
        <w:spacing w:after="0"/>
        <w:jc w:val="both"/>
        <w:rPr>
          <w:b/>
          <w:bCs/>
          <w:i/>
          <w:iCs/>
        </w:rPr>
      </w:pPr>
      <w:bookmarkStart w:id="3" w:name="OLE_LINK53"/>
      <w:bookmarkStart w:id="4" w:name="OLE_LINK54"/>
    </w:p>
    <w:p w14:paraId="7D32CA41" w14:textId="54163455" w:rsidR="00BF21CB" w:rsidRDefault="00BF21CB" w:rsidP="0059347D">
      <w:pPr>
        <w:spacing w:after="0"/>
        <w:jc w:val="both"/>
        <w:rPr>
          <w:b/>
          <w:bCs/>
          <w:i/>
          <w:iCs/>
        </w:rPr>
      </w:pPr>
      <w:r w:rsidRPr="00BF21CB">
        <w:t>Further</w:t>
      </w:r>
      <w:r>
        <w:t xml:space="preserve">, at </w:t>
      </w:r>
      <w:r w:rsidRPr="00BF21CB">
        <w:t>RAN4#106bis-e</w:t>
      </w:r>
      <w:r>
        <w:t xml:space="preserve"> it was during the online discussion agreed to allow companies to provide further updates to the submitted simulation results by submitting these to the draft FTP inbox. This contribution presents the final </w:t>
      </w:r>
      <w:r w:rsidR="009177A8">
        <w:t>collected</w:t>
      </w:r>
      <w:r>
        <w:t xml:space="preserve"> </w:t>
      </w:r>
      <w:bookmarkStart w:id="5" w:name="_Hlk135053882"/>
      <w:r>
        <w:t xml:space="preserve">Excel with all provided simulations results </w:t>
      </w:r>
      <w:bookmarkEnd w:id="5"/>
      <w:r>
        <w:t>uploaded</w:t>
      </w:r>
      <w:r w:rsidR="009177A8">
        <w:t>.</w:t>
      </w:r>
    </w:p>
    <w:p w14:paraId="6719D423" w14:textId="64EC2F36" w:rsidR="00BF21CB" w:rsidRDefault="00BF21CB" w:rsidP="0059347D">
      <w:pPr>
        <w:spacing w:after="0"/>
        <w:jc w:val="both"/>
        <w:rPr>
          <w:b/>
          <w:bCs/>
          <w:i/>
          <w:iCs/>
        </w:rPr>
      </w:pPr>
    </w:p>
    <w:p w14:paraId="2F040EF0" w14:textId="23C641C5" w:rsidR="009177A8" w:rsidRDefault="009177A8" w:rsidP="009177A8">
      <w:pPr>
        <w:spacing w:after="0"/>
        <w:jc w:val="both"/>
        <w:rPr>
          <w:rStyle w:val="normaltextrun"/>
          <w:i/>
          <w:iCs/>
        </w:rPr>
      </w:pPr>
      <w:r>
        <w:rPr>
          <w:b/>
          <w:i/>
        </w:rPr>
        <w:t>Observation 1</w:t>
      </w:r>
      <w:r w:rsidRPr="6395B05F">
        <w:rPr>
          <w:color w:val="000000" w:themeColor="text1"/>
        </w:rPr>
        <w:t xml:space="preserve">: </w:t>
      </w:r>
      <w:r>
        <w:rPr>
          <w:rStyle w:val="normaltextrun"/>
          <w:i/>
          <w:iCs/>
        </w:rPr>
        <w:t xml:space="preserve">The collected </w:t>
      </w:r>
      <w:r w:rsidRPr="009177A8">
        <w:rPr>
          <w:rStyle w:val="normaltextrun"/>
          <w:i/>
          <w:iCs/>
        </w:rPr>
        <w:t>Excel with all provided simulations results</w:t>
      </w:r>
      <w:r>
        <w:rPr>
          <w:rStyle w:val="normaltextrun"/>
          <w:i/>
          <w:iCs/>
        </w:rPr>
        <w:t xml:space="preserve"> for </w:t>
      </w:r>
      <w:r w:rsidRPr="009177A8">
        <w:rPr>
          <w:rStyle w:val="normaltextrun"/>
          <w:i/>
          <w:iCs/>
        </w:rPr>
        <w:t>MPR/PAR reduction</w:t>
      </w:r>
      <w:r>
        <w:rPr>
          <w:rStyle w:val="normaltextrun"/>
          <w:i/>
          <w:iCs/>
        </w:rPr>
        <w:t xml:space="preserve"> it found in the same zip file as this document.</w:t>
      </w:r>
    </w:p>
    <w:p w14:paraId="12E5C02C" w14:textId="77777777" w:rsidR="00BF21CB" w:rsidRDefault="00BF21CB" w:rsidP="0059347D">
      <w:pPr>
        <w:spacing w:after="0"/>
        <w:jc w:val="both"/>
        <w:rPr>
          <w:b/>
          <w:bCs/>
          <w:i/>
          <w:iCs/>
        </w:rPr>
      </w:pPr>
    </w:p>
    <w:p w14:paraId="4FEB7888" w14:textId="34886B15" w:rsidR="00AA7654" w:rsidRDefault="00E62355" w:rsidP="00AA7654">
      <w:pPr>
        <w:pStyle w:val="Heading1"/>
      </w:pPr>
      <w:r w:rsidRPr="005E04AB">
        <w:rPr>
          <w:rStyle w:val="normaltextrun"/>
          <w:i/>
          <w:iCs/>
        </w:rPr>
        <w:t xml:space="preserve"> </w:t>
      </w:r>
      <w:r w:rsidR="00AA7654">
        <w:t>References</w:t>
      </w:r>
    </w:p>
    <w:p w14:paraId="197CAB7D" w14:textId="6F9F661C" w:rsidR="00290FCD" w:rsidRDefault="00290FCD" w:rsidP="00290FCD">
      <w:pPr>
        <w:pStyle w:val="ListParagraph"/>
        <w:numPr>
          <w:ilvl w:val="0"/>
          <w:numId w:val="10"/>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4095A299" w14:textId="5B477C46" w:rsidR="001F7F2C" w:rsidRPr="001F7F2C" w:rsidRDefault="00BF21CB" w:rsidP="001F7F2C">
      <w:pPr>
        <w:pStyle w:val="ListParagraph"/>
        <w:numPr>
          <w:ilvl w:val="0"/>
          <w:numId w:val="10"/>
        </w:numPr>
        <w:overflowPunct/>
        <w:autoSpaceDE/>
        <w:autoSpaceDN/>
        <w:adjustRightInd/>
        <w:spacing w:after="0"/>
        <w:textAlignment w:val="auto"/>
        <w:rPr>
          <w:lang w:val="en-US"/>
        </w:rPr>
      </w:pPr>
      <w:r w:rsidRPr="00BF21CB">
        <w:t>R4-2306627</w:t>
      </w:r>
      <w:r w:rsidR="001F7F2C" w:rsidRPr="007A06E7">
        <w:rPr>
          <w:lang w:val="en-US"/>
        </w:rPr>
        <w:t>, “</w:t>
      </w:r>
      <w:r w:rsidRPr="00BF21CB">
        <w:rPr>
          <w:lang w:val="en-US"/>
        </w:rPr>
        <w:t>WF on remaining open issues for MPR/PAR reduction for coverage enhancement</w:t>
      </w:r>
      <w:r w:rsidR="001F7F2C">
        <w:rPr>
          <w:lang w:val="en-US" w:eastAsia="en-US"/>
        </w:rPr>
        <w:t xml:space="preserve">”, </w:t>
      </w:r>
      <w:r w:rsidR="001F7F2C" w:rsidRPr="00D22158">
        <w:rPr>
          <w:lang w:val="en-US"/>
        </w:rPr>
        <w:t xml:space="preserve">Nokia, </w:t>
      </w:r>
      <w:r w:rsidR="001F7F2C" w:rsidRPr="00AD1A0A">
        <w:t>Nokia Shanghai Bell</w:t>
      </w:r>
    </w:p>
    <w:p w14:paraId="47E96F85" w14:textId="77777777" w:rsidR="00626BC2" w:rsidRDefault="00626BC2" w:rsidP="00626BC2">
      <w:pPr>
        <w:pStyle w:val="ListParagraph"/>
        <w:overflowPunct/>
        <w:autoSpaceDE/>
        <w:autoSpaceDN/>
        <w:adjustRightInd/>
        <w:spacing w:after="0"/>
        <w:ind w:left="360"/>
        <w:textAlignment w:val="auto"/>
        <w:rPr>
          <w:lang w:val="en-US"/>
        </w:rPr>
      </w:pPr>
    </w:p>
    <w:bookmarkEnd w:id="3"/>
    <w:bookmarkEnd w:id="4"/>
    <w:p w14:paraId="4FB00D9B" w14:textId="3D28915F" w:rsidR="009C52F2" w:rsidRPr="0059347D" w:rsidRDefault="009C52F2" w:rsidP="0059347D">
      <w:pPr>
        <w:pStyle w:val="Caption"/>
        <w:jc w:val="center"/>
        <w:rPr>
          <w:rFonts w:ascii="Times New Roman" w:hAnsi="Times New Roman" w:cs="Times New Roman"/>
          <w:color w:val="000000" w:themeColor="text1"/>
          <w:sz w:val="20"/>
          <w:szCs w:val="20"/>
        </w:rPr>
      </w:pP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91BA" w14:textId="77777777" w:rsidR="0091793F" w:rsidRDefault="0091793F">
      <w:pPr>
        <w:spacing w:after="0"/>
      </w:pPr>
      <w:r>
        <w:separator/>
      </w:r>
    </w:p>
  </w:endnote>
  <w:endnote w:type="continuationSeparator" w:id="0">
    <w:p w14:paraId="395225D5" w14:textId="77777777" w:rsidR="0091793F" w:rsidRDefault="0091793F">
      <w:pPr>
        <w:spacing w:after="0"/>
      </w:pPr>
      <w:r>
        <w:continuationSeparator/>
      </w:r>
    </w:p>
  </w:endnote>
  <w:endnote w:type="continuationNotice" w:id="1">
    <w:p w14:paraId="62F0A24C" w14:textId="77777777" w:rsidR="0091793F" w:rsidRDefault="00917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D090" w14:textId="77777777" w:rsidR="0091793F" w:rsidRDefault="0091793F">
      <w:pPr>
        <w:spacing w:after="0"/>
      </w:pPr>
      <w:r>
        <w:separator/>
      </w:r>
    </w:p>
  </w:footnote>
  <w:footnote w:type="continuationSeparator" w:id="0">
    <w:p w14:paraId="60587376" w14:textId="77777777" w:rsidR="0091793F" w:rsidRDefault="0091793F">
      <w:pPr>
        <w:spacing w:after="0"/>
      </w:pPr>
      <w:r>
        <w:continuationSeparator/>
      </w:r>
    </w:p>
  </w:footnote>
  <w:footnote w:type="continuationNotice" w:id="1">
    <w:p w14:paraId="3CC2E4AF" w14:textId="77777777" w:rsidR="0091793F" w:rsidRDefault="00917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lvl>
    <w:lvl w:ilvl="1" w:tplc="040B000B">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73E0F24"/>
    <w:multiLevelType w:val="hybridMultilevel"/>
    <w:tmpl w:val="22F8C714"/>
    <w:lvl w:ilvl="0" w:tplc="040B0001">
      <w:start w:val="1"/>
      <w:numFmt w:val="bullet"/>
      <w:lvlText w:val=""/>
      <w:lvlJc w:val="left"/>
      <w:pPr>
        <w:ind w:left="767" w:hanging="360"/>
      </w:pPr>
      <w:rPr>
        <w:rFonts w:ascii="Symbol" w:hAnsi="Symbol" w:hint="default"/>
      </w:rPr>
    </w:lvl>
    <w:lvl w:ilvl="1" w:tplc="20000003">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8595DBC"/>
    <w:multiLevelType w:val="hybridMultilevel"/>
    <w:tmpl w:val="C79653F4"/>
    <w:lvl w:ilvl="0" w:tplc="B3F8DC6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EF41CE"/>
    <w:multiLevelType w:val="hybridMultilevel"/>
    <w:tmpl w:val="884E9406"/>
    <w:lvl w:ilvl="0" w:tplc="70E6864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887DF1"/>
    <w:multiLevelType w:val="hybridMultilevel"/>
    <w:tmpl w:val="CEE4A5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614F1"/>
    <w:multiLevelType w:val="hybridMultilevel"/>
    <w:tmpl w:val="A828A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F851D3B"/>
    <w:multiLevelType w:val="hybridMultilevel"/>
    <w:tmpl w:val="FE0484C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4350CD68">
      <w:start w:val="1"/>
      <w:numFmt w:val="bullet"/>
      <w:lvlText w:val=""/>
      <w:lvlJc w:val="left"/>
      <w:pPr>
        <w:ind w:left="2520" w:hanging="360"/>
      </w:pPr>
      <w:rPr>
        <w:rFonts w:ascii="Wingdings" w:eastAsia="Times New Roman" w:hAnsi="Wingdings" w:cs="Times New Roman"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12A1B97"/>
    <w:multiLevelType w:val="multilevel"/>
    <w:tmpl w:val="432A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3" w15:restartNumberingAfterBreak="0">
    <w:nsid w:val="14F826A5"/>
    <w:multiLevelType w:val="hybridMultilevel"/>
    <w:tmpl w:val="A586AE9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476CE4"/>
    <w:multiLevelType w:val="hybridMultilevel"/>
    <w:tmpl w:val="7C08E44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5445EA"/>
    <w:multiLevelType w:val="hybridMultilevel"/>
    <w:tmpl w:val="B5864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5D3B77"/>
    <w:multiLevelType w:val="hybridMultilevel"/>
    <w:tmpl w:val="34DEB90C"/>
    <w:lvl w:ilvl="0" w:tplc="B27026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7245CD"/>
    <w:multiLevelType w:val="hybridMultilevel"/>
    <w:tmpl w:val="02D4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82C54E1"/>
    <w:multiLevelType w:val="hybridMultilevel"/>
    <w:tmpl w:val="0F8CD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27" w15:restartNumberingAfterBreak="0">
    <w:nsid w:val="2C7B22FE"/>
    <w:multiLevelType w:val="hybridMultilevel"/>
    <w:tmpl w:val="61C4241A"/>
    <w:lvl w:ilvl="0" w:tplc="14C064C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1676B2"/>
    <w:multiLevelType w:val="multilevel"/>
    <w:tmpl w:val="D7D0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E20D7B"/>
    <w:multiLevelType w:val="hybridMultilevel"/>
    <w:tmpl w:val="92880F34"/>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6521C2A"/>
    <w:multiLevelType w:val="hybridMultilevel"/>
    <w:tmpl w:val="7B26F0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33"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5A54A5"/>
    <w:multiLevelType w:val="hybridMultilevel"/>
    <w:tmpl w:val="F764487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6" w15:restartNumberingAfterBreak="0">
    <w:nsid w:val="3D756B9C"/>
    <w:multiLevelType w:val="hybridMultilevel"/>
    <w:tmpl w:val="368022F8"/>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F2F2BB1"/>
    <w:multiLevelType w:val="multilevel"/>
    <w:tmpl w:val="D48EC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9" w15:restartNumberingAfterBreak="0">
    <w:nsid w:val="432C3B65"/>
    <w:multiLevelType w:val="hybridMultilevel"/>
    <w:tmpl w:val="B9F8CF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B095E89"/>
    <w:multiLevelType w:val="hybridMultilevel"/>
    <w:tmpl w:val="0D76EB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B5B2353"/>
    <w:multiLevelType w:val="hybridMultilevel"/>
    <w:tmpl w:val="CF2A28E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2"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40D3744"/>
    <w:multiLevelType w:val="hybridMultilevel"/>
    <w:tmpl w:val="AF26EE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5DD4A16"/>
    <w:multiLevelType w:val="hybridMultilevel"/>
    <w:tmpl w:val="FF0AACB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6"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93C0F4D"/>
    <w:multiLevelType w:val="hybridMultilevel"/>
    <w:tmpl w:val="53929F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B285BC7"/>
    <w:multiLevelType w:val="hybridMultilevel"/>
    <w:tmpl w:val="420ADB5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632216"/>
    <w:multiLevelType w:val="hybridMultilevel"/>
    <w:tmpl w:val="A47811C0"/>
    <w:lvl w:ilvl="0" w:tplc="1ACEB8B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3" w15:restartNumberingAfterBreak="0">
    <w:nsid w:val="5C74094D"/>
    <w:multiLevelType w:val="hybridMultilevel"/>
    <w:tmpl w:val="E42291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3AE4BDF"/>
    <w:multiLevelType w:val="hybridMultilevel"/>
    <w:tmpl w:val="C85645BA"/>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50127AE"/>
    <w:multiLevelType w:val="hybridMultilevel"/>
    <w:tmpl w:val="D8745A1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B306A41"/>
    <w:multiLevelType w:val="hybridMultilevel"/>
    <w:tmpl w:val="4FAE1A7A"/>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D5076C9"/>
    <w:multiLevelType w:val="hybridMultilevel"/>
    <w:tmpl w:val="8EA61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3"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07877B6"/>
    <w:multiLevelType w:val="hybridMultilevel"/>
    <w:tmpl w:val="A570540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9A616D6"/>
    <w:multiLevelType w:val="multilevel"/>
    <w:tmpl w:val="9FE209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7D02166F"/>
    <w:multiLevelType w:val="hybridMultilevel"/>
    <w:tmpl w:val="66BA45CE"/>
    <w:lvl w:ilvl="0" w:tplc="2B105FCA">
      <w:start w:val="2"/>
      <w:numFmt w:val="bullet"/>
      <w:lvlText w:val=""/>
      <w:lvlJc w:val="left"/>
      <w:pPr>
        <w:ind w:left="1440" w:hanging="360"/>
      </w:pPr>
      <w:rPr>
        <w:rFonts w:ascii="Wingdings" w:eastAsia="Times New Roman" w:hAnsi="Wingdings"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408310328">
    <w:abstractNumId w:val="26"/>
  </w:num>
  <w:num w:numId="2" w16cid:durableId="780956789">
    <w:abstractNumId w:val="55"/>
  </w:num>
  <w:num w:numId="3" w16cid:durableId="1673339386">
    <w:abstractNumId w:val="44"/>
  </w:num>
  <w:num w:numId="4" w16cid:durableId="1444033608">
    <w:abstractNumId w:val="38"/>
  </w:num>
  <w:num w:numId="5" w16cid:durableId="1463959533">
    <w:abstractNumId w:val="17"/>
  </w:num>
  <w:num w:numId="6" w16cid:durableId="1775201433">
    <w:abstractNumId w:val="33"/>
  </w:num>
  <w:num w:numId="7" w16cid:durableId="1031566286">
    <w:abstractNumId w:val="16"/>
  </w:num>
  <w:num w:numId="8" w16cid:durableId="1075203539">
    <w:abstractNumId w:val="0"/>
  </w:num>
  <w:num w:numId="9" w16cid:durableId="675771751">
    <w:abstractNumId w:val="5"/>
  </w:num>
  <w:num w:numId="10" w16cid:durableId="1756628031">
    <w:abstractNumId w:val="20"/>
  </w:num>
  <w:num w:numId="11" w16cid:durableId="15427884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015204">
    <w:abstractNumId w:val="63"/>
  </w:num>
  <w:num w:numId="13" w16cid:durableId="746727662">
    <w:abstractNumId w:val="14"/>
  </w:num>
  <w:num w:numId="14" w16cid:durableId="883517987">
    <w:abstractNumId w:val="34"/>
  </w:num>
  <w:num w:numId="15" w16cid:durableId="1264219364">
    <w:abstractNumId w:val="46"/>
  </w:num>
  <w:num w:numId="16" w16cid:durableId="1656833906">
    <w:abstractNumId w:val="6"/>
  </w:num>
  <w:num w:numId="17" w16cid:durableId="1896235724">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905393">
    <w:abstractNumId w:val="61"/>
  </w:num>
  <w:num w:numId="19" w16cid:durableId="308828854">
    <w:abstractNumId w:val="45"/>
  </w:num>
  <w:num w:numId="20" w16cid:durableId="880747338">
    <w:abstractNumId w:val="52"/>
  </w:num>
  <w:num w:numId="21" w16cid:durableId="1200169120">
    <w:abstractNumId w:val="51"/>
  </w:num>
  <w:num w:numId="22" w16cid:durableId="1216425795">
    <w:abstractNumId w:val="22"/>
  </w:num>
  <w:num w:numId="23" w16cid:durableId="53505612">
    <w:abstractNumId w:val="12"/>
  </w:num>
  <w:num w:numId="24" w16cid:durableId="41908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942315">
    <w:abstractNumId w:val="4"/>
  </w:num>
  <w:num w:numId="26" w16cid:durableId="280383779">
    <w:abstractNumId w:val="3"/>
  </w:num>
  <w:num w:numId="27" w16cid:durableId="729814397">
    <w:abstractNumId w:val="27"/>
  </w:num>
  <w:num w:numId="28" w16cid:durableId="1660302858">
    <w:abstractNumId w:val="19"/>
  </w:num>
  <w:num w:numId="29" w16cid:durableId="1726758927">
    <w:abstractNumId w:val="8"/>
  </w:num>
  <w:num w:numId="30" w16cid:durableId="1825972146">
    <w:abstractNumId w:val="58"/>
  </w:num>
  <w:num w:numId="31" w16cid:durableId="1863976744">
    <w:abstractNumId w:val="25"/>
  </w:num>
  <w:num w:numId="32" w16cid:durableId="1772047316">
    <w:abstractNumId w:val="35"/>
  </w:num>
  <w:num w:numId="33" w16cid:durableId="223027375">
    <w:abstractNumId w:val="2"/>
  </w:num>
  <w:num w:numId="34" w16cid:durableId="373116838">
    <w:abstractNumId w:val="39"/>
  </w:num>
  <w:num w:numId="35" w16cid:durableId="1944801122">
    <w:abstractNumId w:val="47"/>
  </w:num>
  <w:num w:numId="36" w16cid:durableId="1467239439">
    <w:abstractNumId w:val="50"/>
  </w:num>
  <w:num w:numId="37" w16cid:durableId="1255281181">
    <w:abstractNumId w:val="57"/>
  </w:num>
  <w:num w:numId="38" w16cid:durableId="1663046021">
    <w:abstractNumId w:val="36"/>
  </w:num>
  <w:num w:numId="39" w16cid:durableId="1463961240">
    <w:abstractNumId w:val="59"/>
  </w:num>
  <w:num w:numId="40" w16cid:durableId="915167656">
    <w:abstractNumId w:val="64"/>
  </w:num>
  <w:num w:numId="41" w16cid:durableId="2125493205">
    <w:abstractNumId w:val="62"/>
  </w:num>
  <w:num w:numId="42" w16cid:durableId="663584662">
    <w:abstractNumId w:val="28"/>
  </w:num>
  <w:num w:numId="43" w16cid:durableId="1690717146">
    <w:abstractNumId w:val="11"/>
  </w:num>
  <w:num w:numId="44" w16cid:durableId="1979147387">
    <w:abstractNumId w:val="54"/>
  </w:num>
  <w:num w:numId="45" w16cid:durableId="477914872">
    <w:abstractNumId w:val="13"/>
  </w:num>
  <w:num w:numId="46" w16cid:durableId="1459685045">
    <w:abstractNumId w:val="30"/>
  </w:num>
  <w:num w:numId="47" w16cid:durableId="1970893923">
    <w:abstractNumId w:val="23"/>
  </w:num>
  <w:num w:numId="48" w16cid:durableId="2015185970">
    <w:abstractNumId w:val="15"/>
  </w:num>
  <w:num w:numId="49" w16cid:durableId="968705045">
    <w:abstractNumId w:val="41"/>
  </w:num>
  <w:num w:numId="50" w16cid:durableId="1720400047">
    <w:abstractNumId w:val="42"/>
  </w:num>
  <w:num w:numId="51" w16cid:durableId="1685278812">
    <w:abstractNumId w:val="24"/>
  </w:num>
  <w:num w:numId="52" w16cid:durableId="956370199">
    <w:abstractNumId w:val="40"/>
  </w:num>
  <w:num w:numId="53" w16cid:durableId="129253298">
    <w:abstractNumId w:val="56"/>
  </w:num>
  <w:num w:numId="54" w16cid:durableId="1652060889">
    <w:abstractNumId w:val="60"/>
  </w:num>
  <w:num w:numId="55" w16cid:durableId="790251052">
    <w:abstractNumId w:val="48"/>
  </w:num>
  <w:num w:numId="56" w16cid:durableId="1790199214">
    <w:abstractNumId w:val="10"/>
  </w:num>
  <w:num w:numId="57" w16cid:durableId="1932662642">
    <w:abstractNumId w:val="37"/>
  </w:num>
  <w:num w:numId="58" w16cid:durableId="688024545">
    <w:abstractNumId w:val="29"/>
  </w:num>
  <w:num w:numId="59" w16cid:durableId="1485858163">
    <w:abstractNumId w:val="65"/>
  </w:num>
  <w:num w:numId="60" w16cid:durableId="1985697662">
    <w:abstractNumId w:val="31"/>
  </w:num>
  <w:num w:numId="61" w16cid:durableId="1610307867">
    <w:abstractNumId w:val="18"/>
  </w:num>
  <w:num w:numId="62" w16cid:durableId="323700869">
    <w:abstractNumId w:val="43"/>
  </w:num>
  <w:num w:numId="63" w16cid:durableId="257833767">
    <w:abstractNumId w:val="66"/>
  </w:num>
  <w:num w:numId="64" w16cid:durableId="1008216860">
    <w:abstractNumId w:val="9"/>
  </w:num>
  <w:num w:numId="65" w16cid:durableId="2068916781">
    <w:abstractNumId w:val="21"/>
  </w:num>
  <w:num w:numId="66" w16cid:durableId="982928563">
    <w:abstractNumId w:val="7"/>
  </w:num>
  <w:num w:numId="67" w16cid:durableId="873425874">
    <w:abstractNumId w:val="49"/>
  </w:num>
  <w:num w:numId="68" w16cid:durableId="769664143">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CD"/>
    <w:rsid w:val="00002233"/>
    <w:rsid w:val="00002765"/>
    <w:rsid w:val="00003D7B"/>
    <w:rsid w:val="00004256"/>
    <w:rsid w:val="00004DB0"/>
    <w:rsid w:val="00005F5D"/>
    <w:rsid w:val="00005F8B"/>
    <w:rsid w:val="00007955"/>
    <w:rsid w:val="00010EAA"/>
    <w:rsid w:val="00013BAC"/>
    <w:rsid w:val="00017F23"/>
    <w:rsid w:val="0002061C"/>
    <w:rsid w:val="000219D9"/>
    <w:rsid w:val="00027DF9"/>
    <w:rsid w:val="00031263"/>
    <w:rsid w:val="00035157"/>
    <w:rsid w:val="00035DD0"/>
    <w:rsid w:val="00036DFE"/>
    <w:rsid w:val="00040B81"/>
    <w:rsid w:val="00050844"/>
    <w:rsid w:val="0005089C"/>
    <w:rsid w:val="0005311F"/>
    <w:rsid w:val="000565C3"/>
    <w:rsid w:val="0005696A"/>
    <w:rsid w:val="00057E16"/>
    <w:rsid w:val="000602BE"/>
    <w:rsid w:val="00060A25"/>
    <w:rsid w:val="000635D3"/>
    <w:rsid w:val="00064783"/>
    <w:rsid w:val="00064F9A"/>
    <w:rsid w:val="00070C6D"/>
    <w:rsid w:val="00073B57"/>
    <w:rsid w:val="0007406C"/>
    <w:rsid w:val="0007556E"/>
    <w:rsid w:val="00075648"/>
    <w:rsid w:val="00076AD3"/>
    <w:rsid w:val="0008396B"/>
    <w:rsid w:val="00083D4C"/>
    <w:rsid w:val="0008442D"/>
    <w:rsid w:val="000925F1"/>
    <w:rsid w:val="00095B80"/>
    <w:rsid w:val="00097E6A"/>
    <w:rsid w:val="000A3140"/>
    <w:rsid w:val="000A3A69"/>
    <w:rsid w:val="000A7424"/>
    <w:rsid w:val="000B13D6"/>
    <w:rsid w:val="000B2243"/>
    <w:rsid w:val="000B3028"/>
    <w:rsid w:val="000B480C"/>
    <w:rsid w:val="000B48D8"/>
    <w:rsid w:val="000B533F"/>
    <w:rsid w:val="000B6082"/>
    <w:rsid w:val="000C3FD3"/>
    <w:rsid w:val="000D004F"/>
    <w:rsid w:val="000D1EBB"/>
    <w:rsid w:val="000D64DA"/>
    <w:rsid w:val="000E10A4"/>
    <w:rsid w:val="000E579B"/>
    <w:rsid w:val="000E5E41"/>
    <w:rsid w:val="000F6242"/>
    <w:rsid w:val="00103D6C"/>
    <w:rsid w:val="0010592D"/>
    <w:rsid w:val="00107882"/>
    <w:rsid w:val="0011018B"/>
    <w:rsid w:val="00111125"/>
    <w:rsid w:val="00116EDD"/>
    <w:rsid w:val="00121F97"/>
    <w:rsid w:val="001254D3"/>
    <w:rsid w:val="00125E41"/>
    <w:rsid w:val="00130FC6"/>
    <w:rsid w:val="00134D19"/>
    <w:rsid w:val="001426E8"/>
    <w:rsid w:val="00143AC7"/>
    <w:rsid w:val="00145DA5"/>
    <w:rsid w:val="00145DC9"/>
    <w:rsid w:val="00145F43"/>
    <w:rsid w:val="001515F3"/>
    <w:rsid w:val="00154595"/>
    <w:rsid w:val="00155FC4"/>
    <w:rsid w:val="0015650E"/>
    <w:rsid w:val="00156BEA"/>
    <w:rsid w:val="001653B8"/>
    <w:rsid w:val="0016606E"/>
    <w:rsid w:val="001666E1"/>
    <w:rsid w:val="00172A82"/>
    <w:rsid w:val="00174052"/>
    <w:rsid w:val="00175009"/>
    <w:rsid w:val="001814DE"/>
    <w:rsid w:val="00184661"/>
    <w:rsid w:val="00184DB8"/>
    <w:rsid w:val="00185A66"/>
    <w:rsid w:val="00190DD1"/>
    <w:rsid w:val="00191E56"/>
    <w:rsid w:val="00194B39"/>
    <w:rsid w:val="001954C9"/>
    <w:rsid w:val="0019709D"/>
    <w:rsid w:val="00197549"/>
    <w:rsid w:val="001A21AF"/>
    <w:rsid w:val="001A2B07"/>
    <w:rsid w:val="001A411F"/>
    <w:rsid w:val="001B076D"/>
    <w:rsid w:val="001B3110"/>
    <w:rsid w:val="001B5490"/>
    <w:rsid w:val="001B7D09"/>
    <w:rsid w:val="001C0474"/>
    <w:rsid w:val="001C305C"/>
    <w:rsid w:val="001C34F9"/>
    <w:rsid w:val="001C4085"/>
    <w:rsid w:val="001C7ED8"/>
    <w:rsid w:val="001D3ED1"/>
    <w:rsid w:val="001D749F"/>
    <w:rsid w:val="001D7BF8"/>
    <w:rsid w:val="001D7F5C"/>
    <w:rsid w:val="001E20F3"/>
    <w:rsid w:val="001E4A46"/>
    <w:rsid w:val="001E57C5"/>
    <w:rsid w:val="001E7D8C"/>
    <w:rsid w:val="001F56EF"/>
    <w:rsid w:val="001F7843"/>
    <w:rsid w:val="001F7F2C"/>
    <w:rsid w:val="00201388"/>
    <w:rsid w:val="002106F6"/>
    <w:rsid w:val="002128EA"/>
    <w:rsid w:val="00212CD1"/>
    <w:rsid w:val="00215CCD"/>
    <w:rsid w:val="00221A72"/>
    <w:rsid w:val="00221AFD"/>
    <w:rsid w:val="00224A6D"/>
    <w:rsid w:val="002256B7"/>
    <w:rsid w:val="0022640E"/>
    <w:rsid w:val="00232071"/>
    <w:rsid w:val="0023354B"/>
    <w:rsid w:val="00233E99"/>
    <w:rsid w:val="0023422D"/>
    <w:rsid w:val="00243143"/>
    <w:rsid w:val="002451BF"/>
    <w:rsid w:val="00245272"/>
    <w:rsid w:val="00245706"/>
    <w:rsid w:val="002467A3"/>
    <w:rsid w:val="00247112"/>
    <w:rsid w:val="00250B4E"/>
    <w:rsid w:val="002518A1"/>
    <w:rsid w:val="00254DB7"/>
    <w:rsid w:val="00263A67"/>
    <w:rsid w:val="00264A99"/>
    <w:rsid w:val="00272A53"/>
    <w:rsid w:val="002742E4"/>
    <w:rsid w:val="00276DAC"/>
    <w:rsid w:val="00281E50"/>
    <w:rsid w:val="00282820"/>
    <w:rsid w:val="00282C19"/>
    <w:rsid w:val="00283DE9"/>
    <w:rsid w:val="00286E68"/>
    <w:rsid w:val="00287419"/>
    <w:rsid w:val="00290FCD"/>
    <w:rsid w:val="00291B5D"/>
    <w:rsid w:val="00295124"/>
    <w:rsid w:val="002A5B14"/>
    <w:rsid w:val="002B0ACF"/>
    <w:rsid w:val="002B19B5"/>
    <w:rsid w:val="002B1E33"/>
    <w:rsid w:val="002B2727"/>
    <w:rsid w:val="002B2EC7"/>
    <w:rsid w:val="002B6736"/>
    <w:rsid w:val="002B798E"/>
    <w:rsid w:val="002C17EB"/>
    <w:rsid w:val="002C7117"/>
    <w:rsid w:val="002C7466"/>
    <w:rsid w:val="002D02AE"/>
    <w:rsid w:val="002D52F5"/>
    <w:rsid w:val="002D52FB"/>
    <w:rsid w:val="002D6E82"/>
    <w:rsid w:val="002D779D"/>
    <w:rsid w:val="002E184E"/>
    <w:rsid w:val="002E54E0"/>
    <w:rsid w:val="002E7B13"/>
    <w:rsid w:val="002F0680"/>
    <w:rsid w:val="002F1940"/>
    <w:rsid w:val="002F4A3C"/>
    <w:rsid w:val="00301696"/>
    <w:rsid w:val="00304BE0"/>
    <w:rsid w:val="00305F9A"/>
    <w:rsid w:val="003079EB"/>
    <w:rsid w:val="00307C0B"/>
    <w:rsid w:val="003111FB"/>
    <w:rsid w:val="0031302F"/>
    <w:rsid w:val="00320595"/>
    <w:rsid w:val="00322F82"/>
    <w:rsid w:val="003265F9"/>
    <w:rsid w:val="00326B1C"/>
    <w:rsid w:val="00327D74"/>
    <w:rsid w:val="00330EDF"/>
    <w:rsid w:val="0033386A"/>
    <w:rsid w:val="0033552E"/>
    <w:rsid w:val="00335D84"/>
    <w:rsid w:val="00335F01"/>
    <w:rsid w:val="00336174"/>
    <w:rsid w:val="003434B7"/>
    <w:rsid w:val="00343A2D"/>
    <w:rsid w:val="00345878"/>
    <w:rsid w:val="0034605F"/>
    <w:rsid w:val="00357AD4"/>
    <w:rsid w:val="00367915"/>
    <w:rsid w:val="0037077B"/>
    <w:rsid w:val="00371E8B"/>
    <w:rsid w:val="00372158"/>
    <w:rsid w:val="00374FFA"/>
    <w:rsid w:val="0038241F"/>
    <w:rsid w:val="00383545"/>
    <w:rsid w:val="003854B4"/>
    <w:rsid w:val="003858F6"/>
    <w:rsid w:val="00391078"/>
    <w:rsid w:val="00393D65"/>
    <w:rsid w:val="00395E50"/>
    <w:rsid w:val="003A2969"/>
    <w:rsid w:val="003A491F"/>
    <w:rsid w:val="003A607C"/>
    <w:rsid w:val="003A6936"/>
    <w:rsid w:val="003A7EC3"/>
    <w:rsid w:val="003B43EA"/>
    <w:rsid w:val="003C3E76"/>
    <w:rsid w:val="003C5714"/>
    <w:rsid w:val="003C7293"/>
    <w:rsid w:val="003D0482"/>
    <w:rsid w:val="003D15F8"/>
    <w:rsid w:val="003D3D36"/>
    <w:rsid w:val="003E14FD"/>
    <w:rsid w:val="003E2FD8"/>
    <w:rsid w:val="003F2F02"/>
    <w:rsid w:val="003F4D37"/>
    <w:rsid w:val="00400E72"/>
    <w:rsid w:val="00401317"/>
    <w:rsid w:val="00404567"/>
    <w:rsid w:val="00404FCE"/>
    <w:rsid w:val="004112AC"/>
    <w:rsid w:val="004135E9"/>
    <w:rsid w:val="00422416"/>
    <w:rsid w:val="00433500"/>
    <w:rsid w:val="00433DB4"/>
    <w:rsid w:val="00433F71"/>
    <w:rsid w:val="00435736"/>
    <w:rsid w:val="00437D9A"/>
    <w:rsid w:val="004406CE"/>
    <w:rsid w:val="00440D43"/>
    <w:rsid w:val="004417E7"/>
    <w:rsid w:val="0044437A"/>
    <w:rsid w:val="00445A7F"/>
    <w:rsid w:val="0044654A"/>
    <w:rsid w:val="004533FB"/>
    <w:rsid w:val="004535EC"/>
    <w:rsid w:val="004565FD"/>
    <w:rsid w:val="00461F70"/>
    <w:rsid w:val="00467731"/>
    <w:rsid w:val="00467C27"/>
    <w:rsid w:val="00467DBB"/>
    <w:rsid w:val="00470A62"/>
    <w:rsid w:val="004711DD"/>
    <w:rsid w:val="00471D39"/>
    <w:rsid w:val="00473ED6"/>
    <w:rsid w:val="00474322"/>
    <w:rsid w:val="00475EF7"/>
    <w:rsid w:val="004826BB"/>
    <w:rsid w:val="00484805"/>
    <w:rsid w:val="004852C0"/>
    <w:rsid w:val="004866C4"/>
    <w:rsid w:val="00493315"/>
    <w:rsid w:val="00495012"/>
    <w:rsid w:val="00495623"/>
    <w:rsid w:val="004976F8"/>
    <w:rsid w:val="004A1038"/>
    <w:rsid w:val="004A6237"/>
    <w:rsid w:val="004B48C1"/>
    <w:rsid w:val="004B5459"/>
    <w:rsid w:val="004B5A0C"/>
    <w:rsid w:val="004C34FA"/>
    <w:rsid w:val="004D48FA"/>
    <w:rsid w:val="004D5D47"/>
    <w:rsid w:val="004D7F82"/>
    <w:rsid w:val="004E3939"/>
    <w:rsid w:val="004F031A"/>
    <w:rsid w:val="004F2017"/>
    <w:rsid w:val="005012DB"/>
    <w:rsid w:val="00506361"/>
    <w:rsid w:val="00507271"/>
    <w:rsid w:val="00516C8D"/>
    <w:rsid w:val="00516F11"/>
    <w:rsid w:val="005227FD"/>
    <w:rsid w:val="00523840"/>
    <w:rsid w:val="005408C1"/>
    <w:rsid w:val="00542C88"/>
    <w:rsid w:val="00546EEB"/>
    <w:rsid w:val="005577FD"/>
    <w:rsid w:val="00571067"/>
    <w:rsid w:val="005735B4"/>
    <w:rsid w:val="005741F9"/>
    <w:rsid w:val="005749BF"/>
    <w:rsid w:val="00581016"/>
    <w:rsid w:val="00581725"/>
    <w:rsid w:val="0058203B"/>
    <w:rsid w:val="00582BEE"/>
    <w:rsid w:val="005858CE"/>
    <w:rsid w:val="0058658F"/>
    <w:rsid w:val="0059241C"/>
    <w:rsid w:val="0059347D"/>
    <w:rsid w:val="00596122"/>
    <w:rsid w:val="005A04DB"/>
    <w:rsid w:val="005A2AC7"/>
    <w:rsid w:val="005A4253"/>
    <w:rsid w:val="005A7B0C"/>
    <w:rsid w:val="005B22E2"/>
    <w:rsid w:val="005B2FBA"/>
    <w:rsid w:val="005B503C"/>
    <w:rsid w:val="005B5B24"/>
    <w:rsid w:val="005C12E1"/>
    <w:rsid w:val="005C1F2D"/>
    <w:rsid w:val="005C229E"/>
    <w:rsid w:val="005D47F6"/>
    <w:rsid w:val="005D6A57"/>
    <w:rsid w:val="005E04AB"/>
    <w:rsid w:val="005E4892"/>
    <w:rsid w:val="005E50D2"/>
    <w:rsid w:val="005E756E"/>
    <w:rsid w:val="005F097D"/>
    <w:rsid w:val="005F0BD3"/>
    <w:rsid w:val="005F0F9B"/>
    <w:rsid w:val="005F111C"/>
    <w:rsid w:val="005F2C0B"/>
    <w:rsid w:val="005F2F24"/>
    <w:rsid w:val="005F3BD5"/>
    <w:rsid w:val="005F5F41"/>
    <w:rsid w:val="005F6CF5"/>
    <w:rsid w:val="006026CA"/>
    <w:rsid w:val="00603206"/>
    <w:rsid w:val="006059AB"/>
    <w:rsid w:val="0060664D"/>
    <w:rsid w:val="006115FB"/>
    <w:rsid w:val="00612396"/>
    <w:rsid w:val="00612E4F"/>
    <w:rsid w:val="006162E0"/>
    <w:rsid w:val="00621244"/>
    <w:rsid w:val="00626BC2"/>
    <w:rsid w:val="00632963"/>
    <w:rsid w:val="006332EE"/>
    <w:rsid w:val="006347AF"/>
    <w:rsid w:val="0063706A"/>
    <w:rsid w:val="00642F8A"/>
    <w:rsid w:val="006545B1"/>
    <w:rsid w:val="00655C79"/>
    <w:rsid w:val="00655E37"/>
    <w:rsid w:val="00657A10"/>
    <w:rsid w:val="00662CF9"/>
    <w:rsid w:val="006734D7"/>
    <w:rsid w:val="0067357C"/>
    <w:rsid w:val="006777A5"/>
    <w:rsid w:val="00680516"/>
    <w:rsid w:val="00681A6E"/>
    <w:rsid w:val="00687B49"/>
    <w:rsid w:val="00690824"/>
    <w:rsid w:val="00692082"/>
    <w:rsid w:val="006931B7"/>
    <w:rsid w:val="00696EA8"/>
    <w:rsid w:val="006A15CE"/>
    <w:rsid w:val="006A1870"/>
    <w:rsid w:val="006A3265"/>
    <w:rsid w:val="006A54D5"/>
    <w:rsid w:val="006A7C98"/>
    <w:rsid w:val="006A7FD1"/>
    <w:rsid w:val="006B07B0"/>
    <w:rsid w:val="006B1FE5"/>
    <w:rsid w:val="006B3683"/>
    <w:rsid w:val="006C0877"/>
    <w:rsid w:val="006C4841"/>
    <w:rsid w:val="006D1E61"/>
    <w:rsid w:val="006D3D88"/>
    <w:rsid w:val="006D7299"/>
    <w:rsid w:val="006E39BD"/>
    <w:rsid w:val="006F2657"/>
    <w:rsid w:val="00701798"/>
    <w:rsid w:val="007019A9"/>
    <w:rsid w:val="007035A9"/>
    <w:rsid w:val="0070395E"/>
    <w:rsid w:val="007071B3"/>
    <w:rsid w:val="007072D7"/>
    <w:rsid w:val="00710A3C"/>
    <w:rsid w:val="007120E6"/>
    <w:rsid w:val="0072336B"/>
    <w:rsid w:val="00724FE1"/>
    <w:rsid w:val="00726F38"/>
    <w:rsid w:val="00731A01"/>
    <w:rsid w:val="00731C15"/>
    <w:rsid w:val="00734258"/>
    <w:rsid w:val="00735ACD"/>
    <w:rsid w:val="0073630B"/>
    <w:rsid w:val="0074258F"/>
    <w:rsid w:val="00744A28"/>
    <w:rsid w:val="00745330"/>
    <w:rsid w:val="00760D8D"/>
    <w:rsid w:val="007627AC"/>
    <w:rsid w:val="00763CC3"/>
    <w:rsid w:val="00764E0B"/>
    <w:rsid w:val="007665E8"/>
    <w:rsid w:val="00772612"/>
    <w:rsid w:val="00775EC5"/>
    <w:rsid w:val="00782A31"/>
    <w:rsid w:val="00784F80"/>
    <w:rsid w:val="007850E1"/>
    <w:rsid w:val="00785330"/>
    <w:rsid w:val="007910A7"/>
    <w:rsid w:val="007913AF"/>
    <w:rsid w:val="00792C9C"/>
    <w:rsid w:val="007932E7"/>
    <w:rsid w:val="007943D3"/>
    <w:rsid w:val="007958D9"/>
    <w:rsid w:val="007A06E7"/>
    <w:rsid w:val="007A0B05"/>
    <w:rsid w:val="007A296F"/>
    <w:rsid w:val="007A43AA"/>
    <w:rsid w:val="007A584C"/>
    <w:rsid w:val="007A6AE2"/>
    <w:rsid w:val="007A7019"/>
    <w:rsid w:val="007B127F"/>
    <w:rsid w:val="007B19E8"/>
    <w:rsid w:val="007B2FB8"/>
    <w:rsid w:val="007B677A"/>
    <w:rsid w:val="007C0087"/>
    <w:rsid w:val="007C2A90"/>
    <w:rsid w:val="007C4D8C"/>
    <w:rsid w:val="007C5E3F"/>
    <w:rsid w:val="007C68E0"/>
    <w:rsid w:val="007E0EAC"/>
    <w:rsid w:val="007E352A"/>
    <w:rsid w:val="007F0202"/>
    <w:rsid w:val="007F351A"/>
    <w:rsid w:val="007F4F92"/>
    <w:rsid w:val="007F573B"/>
    <w:rsid w:val="007F5DD5"/>
    <w:rsid w:val="007F6F64"/>
    <w:rsid w:val="008035CF"/>
    <w:rsid w:val="00815452"/>
    <w:rsid w:val="00821D70"/>
    <w:rsid w:val="008241E6"/>
    <w:rsid w:val="008270B9"/>
    <w:rsid w:val="00830526"/>
    <w:rsid w:val="0083385F"/>
    <w:rsid w:val="00840F48"/>
    <w:rsid w:val="0084714D"/>
    <w:rsid w:val="00847187"/>
    <w:rsid w:val="008505B6"/>
    <w:rsid w:val="00857A48"/>
    <w:rsid w:val="0086071A"/>
    <w:rsid w:val="0086115F"/>
    <w:rsid w:val="00862A91"/>
    <w:rsid w:val="00880607"/>
    <w:rsid w:val="008830CA"/>
    <w:rsid w:val="0088549D"/>
    <w:rsid w:val="00886605"/>
    <w:rsid w:val="00887FA4"/>
    <w:rsid w:val="00892BC2"/>
    <w:rsid w:val="00896AFB"/>
    <w:rsid w:val="008A1851"/>
    <w:rsid w:val="008B0990"/>
    <w:rsid w:val="008C1B12"/>
    <w:rsid w:val="008C42E3"/>
    <w:rsid w:val="008C4F28"/>
    <w:rsid w:val="008C75A9"/>
    <w:rsid w:val="008D436F"/>
    <w:rsid w:val="008D5CF0"/>
    <w:rsid w:val="008D772F"/>
    <w:rsid w:val="008E1131"/>
    <w:rsid w:val="008E17F4"/>
    <w:rsid w:val="008E1F41"/>
    <w:rsid w:val="008E4A5E"/>
    <w:rsid w:val="008E6DB9"/>
    <w:rsid w:val="008E79D5"/>
    <w:rsid w:val="008F284B"/>
    <w:rsid w:val="008F4129"/>
    <w:rsid w:val="008F678E"/>
    <w:rsid w:val="008F7AB6"/>
    <w:rsid w:val="00904841"/>
    <w:rsid w:val="00906CE0"/>
    <w:rsid w:val="00911C89"/>
    <w:rsid w:val="00913954"/>
    <w:rsid w:val="00914506"/>
    <w:rsid w:val="009145F6"/>
    <w:rsid w:val="009177A8"/>
    <w:rsid w:val="0091793F"/>
    <w:rsid w:val="00920A18"/>
    <w:rsid w:val="00920C8A"/>
    <w:rsid w:val="0092163C"/>
    <w:rsid w:val="009235E4"/>
    <w:rsid w:val="00927CFA"/>
    <w:rsid w:val="00931279"/>
    <w:rsid w:val="00932B77"/>
    <w:rsid w:val="009340A6"/>
    <w:rsid w:val="00941309"/>
    <w:rsid w:val="00941BEE"/>
    <w:rsid w:val="00941EF8"/>
    <w:rsid w:val="009425FA"/>
    <w:rsid w:val="00942D92"/>
    <w:rsid w:val="0094485D"/>
    <w:rsid w:val="0094672F"/>
    <w:rsid w:val="00951280"/>
    <w:rsid w:val="00951D2D"/>
    <w:rsid w:val="00952236"/>
    <w:rsid w:val="00953384"/>
    <w:rsid w:val="0095484E"/>
    <w:rsid w:val="00955A0C"/>
    <w:rsid w:val="00957F6C"/>
    <w:rsid w:val="00971C1E"/>
    <w:rsid w:val="00972209"/>
    <w:rsid w:val="00972DC8"/>
    <w:rsid w:val="00974EE6"/>
    <w:rsid w:val="00975356"/>
    <w:rsid w:val="009762C9"/>
    <w:rsid w:val="00985058"/>
    <w:rsid w:val="0098557D"/>
    <w:rsid w:val="0098629F"/>
    <w:rsid w:val="009866BA"/>
    <w:rsid w:val="00990F72"/>
    <w:rsid w:val="00991514"/>
    <w:rsid w:val="00992811"/>
    <w:rsid w:val="0099764C"/>
    <w:rsid w:val="009A08F7"/>
    <w:rsid w:val="009A1DD6"/>
    <w:rsid w:val="009A31E8"/>
    <w:rsid w:val="009A3989"/>
    <w:rsid w:val="009B3202"/>
    <w:rsid w:val="009B5E08"/>
    <w:rsid w:val="009C06FE"/>
    <w:rsid w:val="009C52F2"/>
    <w:rsid w:val="009D07A2"/>
    <w:rsid w:val="009D1A1C"/>
    <w:rsid w:val="009D3B2B"/>
    <w:rsid w:val="009D56EF"/>
    <w:rsid w:val="009D570F"/>
    <w:rsid w:val="009E418A"/>
    <w:rsid w:val="009E4900"/>
    <w:rsid w:val="009E5DB8"/>
    <w:rsid w:val="009F047D"/>
    <w:rsid w:val="009F244A"/>
    <w:rsid w:val="009F3251"/>
    <w:rsid w:val="009F645A"/>
    <w:rsid w:val="009F7CF9"/>
    <w:rsid w:val="009F7DFC"/>
    <w:rsid w:val="00A00A63"/>
    <w:rsid w:val="00A05501"/>
    <w:rsid w:val="00A07C15"/>
    <w:rsid w:val="00A138D6"/>
    <w:rsid w:val="00A162B4"/>
    <w:rsid w:val="00A1736C"/>
    <w:rsid w:val="00A17FD6"/>
    <w:rsid w:val="00A22F0F"/>
    <w:rsid w:val="00A241D8"/>
    <w:rsid w:val="00A25C76"/>
    <w:rsid w:val="00A25D27"/>
    <w:rsid w:val="00A25E39"/>
    <w:rsid w:val="00A35A7C"/>
    <w:rsid w:val="00A35BFF"/>
    <w:rsid w:val="00A419AE"/>
    <w:rsid w:val="00A46726"/>
    <w:rsid w:val="00A614AF"/>
    <w:rsid w:val="00A62135"/>
    <w:rsid w:val="00A63DE6"/>
    <w:rsid w:val="00A66FD1"/>
    <w:rsid w:val="00A70B0C"/>
    <w:rsid w:val="00A73C69"/>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5EBE"/>
    <w:rsid w:val="00AA7654"/>
    <w:rsid w:val="00AB01E6"/>
    <w:rsid w:val="00AB1571"/>
    <w:rsid w:val="00AB3E00"/>
    <w:rsid w:val="00AB701C"/>
    <w:rsid w:val="00AB7D62"/>
    <w:rsid w:val="00AC1925"/>
    <w:rsid w:val="00AC1A2B"/>
    <w:rsid w:val="00AC5013"/>
    <w:rsid w:val="00AC67A6"/>
    <w:rsid w:val="00AC6A1D"/>
    <w:rsid w:val="00AD1B06"/>
    <w:rsid w:val="00AD736F"/>
    <w:rsid w:val="00AD76AA"/>
    <w:rsid w:val="00AD79A1"/>
    <w:rsid w:val="00AE5178"/>
    <w:rsid w:val="00AE7515"/>
    <w:rsid w:val="00AF3AA6"/>
    <w:rsid w:val="00B0470B"/>
    <w:rsid w:val="00B06178"/>
    <w:rsid w:val="00B10334"/>
    <w:rsid w:val="00B12ADC"/>
    <w:rsid w:val="00B227B3"/>
    <w:rsid w:val="00B234AB"/>
    <w:rsid w:val="00B24591"/>
    <w:rsid w:val="00B302B4"/>
    <w:rsid w:val="00B319F0"/>
    <w:rsid w:val="00B31E50"/>
    <w:rsid w:val="00B32F27"/>
    <w:rsid w:val="00B3707F"/>
    <w:rsid w:val="00B47B8A"/>
    <w:rsid w:val="00B47CAF"/>
    <w:rsid w:val="00B509DD"/>
    <w:rsid w:val="00B5137B"/>
    <w:rsid w:val="00B51583"/>
    <w:rsid w:val="00B529AB"/>
    <w:rsid w:val="00B56260"/>
    <w:rsid w:val="00B56B9A"/>
    <w:rsid w:val="00B66A7B"/>
    <w:rsid w:val="00B67ED1"/>
    <w:rsid w:val="00B70023"/>
    <w:rsid w:val="00B709A4"/>
    <w:rsid w:val="00B75E6B"/>
    <w:rsid w:val="00B771B7"/>
    <w:rsid w:val="00B83FC7"/>
    <w:rsid w:val="00B87E60"/>
    <w:rsid w:val="00B97333"/>
    <w:rsid w:val="00B97703"/>
    <w:rsid w:val="00BA5ABC"/>
    <w:rsid w:val="00BA62B5"/>
    <w:rsid w:val="00BB15CD"/>
    <w:rsid w:val="00BB46DB"/>
    <w:rsid w:val="00BB67D5"/>
    <w:rsid w:val="00BC2467"/>
    <w:rsid w:val="00BD0449"/>
    <w:rsid w:val="00BD64D4"/>
    <w:rsid w:val="00BE2471"/>
    <w:rsid w:val="00BE462D"/>
    <w:rsid w:val="00BE499B"/>
    <w:rsid w:val="00BF21CB"/>
    <w:rsid w:val="00BF3BA0"/>
    <w:rsid w:val="00BF5771"/>
    <w:rsid w:val="00BF67BD"/>
    <w:rsid w:val="00C00137"/>
    <w:rsid w:val="00C051FC"/>
    <w:rsid w:val="00C07243"/>
    <w:rsid w:val="00C11BD8"/>
    <w:rsid w:val="00C127DE"/>
    <w:rsid w:val="00C1390B"/>
    <w:rsid w:val="00C16097"/>
    <w:rsid w:val="00C21762"/>
    <w:rsid w:val="00C227D1"/>
    <w:rsid w:val="00C24EFB"/>
    <w:rsid w:val="00C266F8"/>
    <w:rsid w:val="00C32642"/>
    <w:rsid w:val="00C34538"/>
    <w:rsid w:val="00C3559C"/>
    <w:rsid w:val="00C357D3"/>
    <w:rsid w:val="00C37284"/>
    <w:rsid w:val="00C40F03"/>
    <w:rsid w:val="00C43EE6"/>
    <w:rsid w:val="00C45689"/>
    <w:rsid w:val="00C469D4"/>
    <w:rsid w:val="00C500A3"/>
    <w:rsid w:val="00C507A6"/>
    <w:rsid w:val="00C521C5"/>
    <w:rsid w:val="00C52E39"/>
    <w:rsid w:val="00C6698A"/>
    <w:rsid w:val="00C7027F"/>
    <w:rsid w:val="00C72C2A"/>
    <w:rsid w:val="00C749A3"/>
    <w:rsid w:val="00C80BE0"/>
    <w:rsid w:val="00C80CB1"/>
    <w:rsid w:val="00C8742B"/>
    <w:rsid w:val="00C94EF2"/>
    <w:rsid w:val="00CA26C6"/>
    <w:rsid w:val="00CA4B03"/>
    <w:rsid w:val="00CA6EC2"/>
    <w:rsid w:val="00CB1094"/>
    <w:rsid w:val="00CB12D1"/>
    <w:rsid w:val="00CB161C"/>
    <w:rsid w:val="00CB224F"/>
    <w:rsid w:val="00CB2C24"/>
    <w:rsid w:val="00CB42F4"/>
    <w:rsid w:val="00CB4EA1"/>
    <w:rsid w:val="00CB71C4"/>
    <w:rsid w:val="00CC07B6"/>
    <w:rsid w:val="00CC1620"/>
    <w:rsid w:val="00CC3032"/>
    <w:rsid w:val="00CC4C20"/>
    <w:rsid w:val="00CC72FD"/>
    <w:rsid w:val="00CD0013"/>
    <w:rsid w:val="00CD1FF0"/>
    <w:rsid w:val="00CE13D4"/>
    <w:rsid w:val="00CE2CBC"/>
    <w:rsid w:val="00CE5251"/>
    <w:rsid w:val="00CF11A8"/>
    <w:rsid w:val="00CF32DF"/>
    <w:rsid w:val="00CF43E7"/>
    <w:rsid w:val="00CF4AE6"/>
    <w:rsid w:val="00CF6087"/>
    <w:rsid w:val="00D04BDD"/>
    <w:rsid w:val="00D1077F"/>
    <w:rsid w:val="00D1099E"/>
    <w:rsid w:val="00D23675"/>
    <w:rsid w:val="00D24071"/>
    <w:rsid w:val="00D27D6D"/>
    <w:rsid w:val="00D32019"/>
    <w:rsid w:val="00D35465"/>
    <w:rsid w:val="00D36292"/>
    <w:rsid w:val="00D372FD"/>
    <w:rsid w:val="00D41BC9"/>
    <w:rsid w:val="00D4385C"/>
    <w:rsid w:val="00D4475C"/>
    <w:rsid w:val="00D47DFA"/>
    <w:rsid w:val="00D51A89"/>
    <w:rsid w:val="00D51B75"/>
    <w:rsid w:val="00D53AB3"/>
    <w:rsid w:val="00D55F7A"/>
    <w:rsid w:val="00D612E4"/>
    <w:rsid w:val="00D615CB"/>
    <w:rsid w:val="00D617FA"/>
    <w:rsid w:val="00D63819"/>
    <w:rsid w:val="00D7203D"/>
    <w:rsid w:val="00D7609B"/>
    <w:rsid w:val="00D77508"/>
    <w:rsid w:val="00D80131"/>
    <w:rsid w:val="00D818A9"/>
    <w:rsid w:val="00D84947"/>
    <w:rsid w:val="00D84D11"/>
    <w:rsid w:val="00D87012"/>
    <w:rsid w:val="00D8740A"/>
    <w:rsid w:val="00D8799D"/>
    <w:rsid w:val="00D90A12"/>
    <w:rsid w:val="00D91164"/>
    <w:rsid w:val="00D93B3C"/>
    <w:rsid w:val="00D945A1"/>
    <w:rsid w:val="00D94CED"/>
    <w:rsid w:val="00DA08B2"/>
    <w:rsid w:val="00DA3CB8"/>
    <w:rsid w:val="00DA5691"/>
    <w:rsid w:val="00DA6F81"/>
    <w:rsid w:val="00DB018C"/>
    <w:rsid w:val="00DB1E50"/>
    <w:rsid w:val="00DB526E"/>
    <w:rsid w:val="00DC1541"/>
    <w:rsid w:val="00DC40BE"/>
    <w:rsid w:val="00DC76B9"/>
    <w:rsid w:val="00DC7EE4"/>
    <w:rsid w:val="00DD27C7"/>
    <w:rsid w:val="00DD7E8A"/>
    <w:rsid w:val="00DE1B56"/>
    <w:rsid w:val="00DE4CC2"/>
    <w:rsid w:val="00DF1C3E"/>
    <w:rsid w:val="00DF2275"/>
    <w:rsid w:val="00DF22A4"/>
    <w:rsid w:val="00DF2AB9"/>
    <w:rsid w:val="00DF68AB"/>
    <w:rsid w:val="00E00C21"/>
    <w:rsid w:val="00E06AC3"/>
    <w:rsid w:val="00E117E5"/>
    <w:rsid w:val="00E11D66"/>
    <w:rsid w:val="00E12683"/>
    <w:rsid w:val="00E1433A"/>
    <w:rsid w:val="00E20EBF"/>
    <w:rsid w:val="00E326AA"/>
    <w:rsid w:val="00E35BCC"/>
    <w:rsid w:val="00E37160"/>
    <w:rsid w:val="00E403C7"/>
    <w:rsid w:val="00E40F57"/>
    <w:rsid w:val="00E45359"/>
    <w:rsid w:val="00E46562"/>
    <w:rsid w:val="00E46B4A"/>
    <w:rsid w:val="00E51CE9"/>
    <w:rsid w:val="00E531AE"/>
    <w:rsid w:val="00E53DFE"/>
    <w:rsid w:val="00E6001D"/>
    <w:rsid w:val="00E62355"/>
    <w:rsid w:val="00E63B3E"/>
    <w:rsid w:val="00E6425A"/>
    <w:rsid w:val="00E669A1"/>
    <w:rsid w:val="00E71CB6"/>
    <w:rsid w:val="00E71D17"/>
    <w:rsid w:val="00E8209E"/>
    <w:rsid w:val="00E82575"/>
    <w:rsid w:val="00E870FF"/>
    <w:rsid w:val="00EB1158"/>
    <w:rsid w:val="00EB4946"/>
    <w:rsid w:val="00EB4DC4"/>
    <w:rsid w:val="00EB59EA"/>
    <w:rsid w:val="00EB7C03"/>
    <w:rsid w:val="00EC705B"/>
    <w:rsid w:val="00ED09E8"/>
    <w:rsid w:val="00ED11A7"/>
    <w:rsid w:val="00ED2CA2"/>
    <w:rsid w:val="00ED79EE"/>
    <w:rsid w:val="00EE15F7"/>
    <w:rsid w:val="00EE2422"/>
    <w:rsid w:val="00EE2A47"/>
    <w:rsid w:val="00EE45DC"/>
    <w:rsid w:val="00EE490F"/>
    <w:rsid w:val="00EE6D0F"/>
    <w:rsid w:val="00EF2CF8"/>
    <w:rsid w:val="00EF5A7B"/>
    <w:rsid w:val="00EF7447"/>
    <w:rsid w:val="00F01C9F"/>
    <w:rsid w:val="00F04BB1"/>
    <w:rsid w:val="00F06099"/>
    <w:rsid w:val="00F10BAE"/>
    <w:rsid w:val="00F1115F"/>
    <w:rsid w:val="00F112D5"/>
    <w:rsid w:val="00F1192C"/>
    <w:rsid w:val="00F13C53"/>
    <w:rsid w:val="00F14ECC"/>
    <w:rsid w:val="00F1581B"/>
    <w:rsid w:val="00F17ACD"/>
    <w:rsid w:val="00F17B25"/>
    <w:rsid w:val="00F21ADE"/>
    <w:rsid w:val="00F25377"/>
    <w:rsid w:val="00F26B68"/>
    <w:rsid w:val="00F270B6"/>
    <w:rsid w:val="00F3420D"/>
    <w:rsid w:val="00F35373"/>
    <w:rsid w:val="00F376EE"/>
    <w:rsid w:val="00F40395"/>
    <w:rsid w:val="00F41C10"/>
    <w:rsid w:val="00F41F61"/>
    <w:rsid w:val="00F42B43"/>
    <w:rsid w:val="00F5042E"/>
    <w:rsid w:val="00F512A1"/>
    <w:rsid w:val="00F53259"/>
    <w:rsid w:val="00F54FBF"/>
    <w:rsid w:val="00F6297A"/>
    <w:rsid w:val="00F65B5F"/>
    <w:rsid w:val="00F66094"/>
    <w:rsid w:val="00F67241"/>
    <w:rsid w:val="00F72ECA"/>
    <w:rsid w:val="00F74C53"/>
    <w:rsid w:val="00F76E03"/>
    <w:rsid w:val="00F801D1"/>
    <w:rsid w:val="00F91C0B"/>
    <w:rsid w:val="00F93BB7"/>
    <w:rsid w:val="00F94048"/>
    <w:rsid w:val="00F950E6"/>
    <w:rsid w:val="00F95D46"/>
    <w:rsid w:val="00F96B44"/>
    <w:rsid w:val="00F96FAF"/>
    <w:rsid w:val="00FA3FE6"/>
    <w:rsid w:val="00FA614B"/>
    <w:rsid w:val="00FB45BD"/>
    <w:rsid w:val="00FC09C6"/>
    <w:rsid w:val="00FC0A59"/>
    <w:rsid w:val="00FC1892"/>
    <w:rsid w:val="00FC402E"/>
    <w:rsid w:val="00FC6BBC"/>
    <w:rsid w:val="00FD2BC3"/>
    <w:rsid w:val="00FE0D3B"/>
    <w:rsid w:val="00FE482F"/>
    <w:rsid w:val="00FE5D2A"/>
    <w:rsid w:val="00FF2203"/>
    <w:rsid w:val="00FF44E5"/>
    <w:rsid w:val="00FF4F06"/>
    <w:rsid w:val="00FF5A44"/>
    <w:rsid w:val="00FF71C8"/>
    <w:rsid w:val="00FF7517"/>
    <w:rsid w:val="02910895"/>
    <w:rsid w:val="0423B80C"/>
    <w:rsid w:val="05C6920C"/>
    <w:rsid w:val="08F7292F"/>
    <w:rsid w:val="0A49FD77"/>
    <w:rsid w:val="0B20B15F"/>
    <w:rsid w:val="0B6B6F68"/>
    <w:rsid w:val="0C6CB7ED"/>
    <w:rsid w:val="0C82A346"/>
    <w:rsid w:val="0CA1B5EE"/>
    <w:rsid w:val="0CEE55FA"/>
    <w:rsid w:val="0D003314"/>
    <w:rsid w:val="0E4EDEE7"/>
    <w:rsid w:val="0F2B08D8"/>
    <w:rsid w:val="0FAF5B7A"/>
    <w:rsid w:val="10E912B7"/>
    <w:rsid w:val="112B31EF"/>
    <w:rsid w:val="1249089F"/>
    <w:rsid w:val="152B635A"/>
    <w:rsid w:val="15832DB5"/>
    <w:rsid w:val="15B859F3"/>
    <w:rsid w:val="1841D1E3"/>
    <w:rsid w:val="18458B69"/>
    <w:rsid w:val="1A26EA31"/>
    <w:rsid w:val="1BEB324C"/>
    <w:rsid w:val="1C24704B"/>
    <w:rsid w:val="1E3718AE"/>
    <w:rsid w:val="1EA180FF"/>
    <w:rsid w:val="1EBE8DE5"/>
    <w:rsid w:val="225EF0FF"/>
    <w:rsid w:val="248484A3"/>
    <w:rsid w:val="25EE17B6"/>
    <w:rsid w:val="2776F58D"/>
    <w:rsid w:val="28F3C93E"/>
    <w:rsid w:val="298BEB70"/>
    <w:rsid w:val="2B7BBD00"/>
    <w:rsid w:val="2C86B031"/>
    <w:rsid w:val="311D964D"/>
    <w:rsid w:val="3249EBB0"/>
    <w:rsid w:val="33A9A447"/>
    <w:rsid w:val="33CA4E83"/>
    <w:rsid w:val="355A8FEC"/>
    <w:rsid w:val="36B902E7"/>
    <w:rsid w:val="36C4C7C5"/>
    <w:rsid w:val="375E46B8"/>
    <w:rsid w:val="37B0D6E9"/>
    <w:rsid w:val="3BFAFEB7"/>
    <w:rsid w:val="3C1F9E69"/>
    <w:rsid w:val="3CE7D8F2"/>
    <w:rsid w:val="3D101590"/>
    <w:rsid w:val="3E01A772"/>
    <w:rsid w:val="40590D73"/>
    <w:rsid w:val="40C0BCEA"/>
    <w:rsid w:val="42C92B4F"/>
    <w:rsid w:val="43A9D692"/>
    <w:rsid w:val="495E0440"/>
    <w:rsid w:val="4B7DA306"/>
    <w:rsid w:val="4E2C77F4"/>
    <w:rsid w:val="4EABCB92"/>
    <w:rsid w:val="4FFF13D3"/>
    <w:rsid w:val="503B51B0"/>
    <w:rsid w:val="592502F3"/>
    <w:rsid w:val="5953AA03"/>
    <w:rsid w:val="5A4F62CB"/>
    <w:rsid w:val="5C383B55"/>
    <w:rsid w:val="5DF1E1F6"/>
    <w:rsid w:val="5EA72258"/>
    <w:rsid w:val="6082E104"/>
    <w:rsid w:val="663261F0"/>
    <w:rsid w:val="673AD910"/>
    <w:rsid w:val="67C7DC0E"/>
    <w:rsid w:val="67E9BB3F"/>
    <w:rsid w:val="69185E3E"/>
    <w:rsid w:val="6D131C15"/>
    <w:rsid w:val="6DEB0514"/>
    <w:rsid w:val="6EE7DE56"/>
    <w:rsid w:val="6F17A1DD"/>
    <w:rsid w:val="6F4658E9"/>
    <w:rsid w:val="71B5D609"/>
    <w:rsid w:val="728BA9F8"/>
    <w:rsid w:val="74B5A1AF"/>
    <w:rsid w:val="7502A11F"/>
    <w:rsid w:val="76913968"/>
    <w:rsid w:val="76EA0629"/>
    <w:rsid w:val="77485814"/>
    <w:rsid w:val="798910BF"/>
    <w:rsid w:val="798912D2"/>
    <w:rsid w:val="7CDE30B8"/>
    <w:rsid w:val="7D1D782D"/>
    <w:rsid w:val="7DB47687"/>
    <w:rsid w:val="7E41B2D1"/>
    <w:rsid w:val="7E5B56B3"/>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346D18B4-BF14-4823-9CB1-8102C0C5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qFormat/>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Mention">
    <w:name w:val="Mention"/>
    <w:basedOn w:val="DefaultParagraphFont"/>
    <w:uiPriority w:val="99"/>
    <w:unhideWhenUsed/>
    <w:rsid w:val="004B54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5870">
      <w:bodyDiv w:val="1"/>
      <w:marLeft w:val="0"/>
      <w:marRight w:val="0"/>
      <w:marTop w:val="0"/>
      <w:marBottom w:val="0"/>
      <w:divBdr>
        <w:top w:val="none" w:sz="0" w:space="0" w:color="auto"/>
        <w:left w:val="none" w:sz="0" w:space="0" w:color="auto"/>
        <w:bottom w:val="none" w:sz="0" w:space="0" w:color="auto"/>
        <w:right w:val="none" w:sz="0" w:space="0" w:color="auto"/>
      </w:divBdr>
    </w:div>
    <w:div w:id="33115420">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433012447">
      <w:bodyDiv w:val="1"/>
      <w:marLeft w:val="0"/>
      <w:marRight w:val="0"/>
      <w:marTop w:val="0"/>
      <w:marBottom w:val="0"/>
      <w:divBdr>
        <w:top w:val="none" w:sz="0" w:space="0" w:color="auto"/>
        <w:left w:val="none" w:sz="0" w:space="0" w:color="auto"/>
        <w:bottom w:val="none" w:sz="0" w:space="0" w:color="auto"/>
        <w:right w:val="none" w:sz="0" w:space="0" w:color="auto"/>
      </w:divBdr>
      <w:divsChild>
        <w:div w:id="1437673777">
          <w:marLeft w:val="0"/>
          <w:marRight w:val="0"/>
          <w:marTop w:val="0"/>
          <w:marBottom w:val="0"/>
          <w:divBdr>
            <w:top w:val="none" w:sz="0" w:space="0" w:color="auto"/>
            <w:left w:val="none" w:sz="0" w:space="0" w:color="auto"/>
            <w:bottom w:val="none" w:sz="0" w:space="0" w:color="auto"/>
            <w:right w:val="none" w:sz="0" w:space="0" w:color="auto"/>
          </w:divBdr>
          <w:divsChild>
            <w:div w:id="810513175">
              <w:marLeft w:val="0"/>
              <w:marRight w:val="0"/>
              <w:marTop w:val="0"/>
              <w:marBottom w:val="0"/>
              <w:divBdr>
                <w:top w:val="none" w:sz="0" w:space="0" w:color="auto"/>
                <w:left w:val="none" w:sz="0" w:space="0" w:color="auto"/>
                <w:bottom w:val="none" w:sz="0" w:space="0" w:color="auto"/>
                <w:right w:val="none" w:sz="0" w:space="0" w:color="auto"/>
              </w:divBdr>
            </w:div>
            <w:div w:id="957371143">
              <w:marLeft w:val="0"/>
              <w:marRight w:val="0"/>
              <w:marTop w:val="0"/>
              <w:marBottom w:val="0"/>
              <w:divBdr>
                <w:top w:val="none" w:sz="0" w:space="0" w:color="auto"/>
                <w:left w:val="none" w:sz="0" w:space="0" w:color="auto"/>
                <w:bottom w:val="none" w:sz="0" w:space="0" w:color="auto"/>
                <w:right w:val="none" w:sz="0" w:space="0" w:color="auto"/>
              </w:divBdr>
            </w:div>
            <w:div w:id="1501697058">
              <w:marLeft w:val="0"/>
              <w:marRight w:val="0"/>
              <w:marTop w:val="0"/>
              <w:marBottom w:val="0"/>
              <w:divBdr>
                <w:top w:val="none" w:sz="0" w:space="0" w:color="auto"/>
                <w:left w:val="none" w:sz="0" w:space="0" w:color="auto"/>
                <w:bottom w:val="none" w:sz="0" w:space="0" w:color="auto"/>
                <w:right w:val="none" w:sz="0" w:space="0" w:color="auto"/>
              </w:divBdr>
            </w:div>
            <w:div w:id="2083748369">
              <w:marLeft w:val="0"/>
              <w:marRight w:val="0"/>
              <w:marTop w:val="0"/>
              <w:marBottom w:val="0"/>
              <w:divBdr>
                <w:top w:val="none" w:sz="0" w:space="0" w:color="auto"/>
                <w:left w:val="none" w:sz="0" w:space="0" w:color="auto"/>
                <w:bottom w:val="none" w:sz="0" w:space="0" w:color="auto"/>
                <w:right w:val="none" w:sz="0" w:space="0" w:color="auto"/>
              </w:divBdr>
            </w:div>
          </w:divsChild>
        </w:div>
        <w:div w:id="2060204897">
          <w:marLeft w:val="0"/>
          <w:marRight w:val="0"/>
          <w:marTop w:val="0"/>
          <w:marBottom w:val="0"/>
          <w:divBdr>
            <w:top w:val="none" w:sz="0" w:space="0" w:color="auto"/>
            <w:left w:val="none" w:sz="0" w:space="0" w:color="auto"/>
            <w:bottom w:val="none" w:sz="0" w:space="0" w:color="auto"/>
            <w:right w:val="none" w:sz="0" w:space="0" w:color="auto"/>
          </w:divBdr>
          <w:divsChild>
            <w:div w:id="982006646">
              <w:marLeft w:val="0"/>
              <w:marRight w:val="0"/>
              <w:marTop w:val="0"/>
              <w:marBottom w:val="0"/>
              <w:divBdr>
                <w:top w:val="none" w:sz="0" w:space="0" w:color="auto"/>
                <w:left w:val="none" w:sz="0" w:space="0" w:color="auto"/>
                <w:bottom w:val="none" w:sz="0" w:space="0" w:color="auto"/>
                <w:right w:val="none" w:sz="0" w:space="0" w:color="auto"/>
              </w:divBdr>
            </w:div>
            <w:div w:id="1545485192">
              <w:marLeft w:val="0"/>
              <w:marRight w:val="0"/>
              <w:marTop w:val="0"/>
              <w:marBottom w:val="0"/>
              <w:divBdr>
                <w:top w:val="none" w:sz="0" w:space="0" w:color="auto"/>
                <w:left w:val="none" w:sz="0" w:space="0" w:color="auto"/>
                <w:bottom w:val="none" w:sz="0" w:space="0" w:color="auto"/>
                <w:right w:val="none" w:sz="0" w:space="0" w:color="auto"/>
              </w:divBdr>
            </w:div>
            <w:div w:id="17112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3881240">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407920230">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 w:id="2113041412">
      <w:bodyDiv w:val="1"/>
      <w:marLeft w:val="0"/>
      <w:marRight w:val="0"/>
      <w:marTop w:val="0"/>
      <w:marBottom w:val="0"/>
      <w:divBdr>
        <w:top w:val="none" w:sz="0" w:space="0" w:color="auto"/>
        <w:left w:val="none" w:sz="0" w:space="0" w:color="auto"/>
        <w:bottom w:val="none" w:sz="0" w:space="0" w:color="auto"/>
        <w:right w:val="none" w:sz="0" w:space="0" w:color="auto"/>
      </w:divBdr>
    </w:div>
    <w:div w:id="21400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5AIRPNAIUNRU-1328258698-23589</_dlc_DocId>
    <_dlc_DocIdUrl xmlns="71c5aaf6-e6ce-465b-b873-5148d2a4c105">
      <Url>https://nokia.sharepoint.com/sites/c5g/5gradio/_layouts/15/DocIdRedir.aspx?ID=5AIRPNAIUNRU-1328258698-23589</Url>
      <Description>5AIRPNAIUNRU-1328258698-23589</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F2B9A751-9B6B-4615-929C-24E91304E62C}">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71c5aaf6-e6ce-465b-b873-5148d2a4c105"/>
    <ds:schemaRef ds:uri="http://purl.org/dc/dcmitype/"/>
    <ds:schemaRef ds:uri="http://schemas.microsoft.com/office/2006/metadata/properties"/>
    <ds:schemaRef ds:uri="http://www.w3.org/XML/1998/namespace"/>
    <ds:schemaRef ds:uri="0b6aed8e-0313-4d17-80ff-d0e5da4931c5"/>
    <ds:schemaRef ds:uri="3b34c8f0-1ef5-4d1e-bb66-517ce7fe7356"/>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308</TotalTime>
  <Pages>1</Pages>
  <Words>235</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15</cp:revision>
  <cp:lastPrinted>2002-04-25T09:10:00Z</cp:lastPrinted>
  <dcterms:created xsi:type="dcterms:W3CDTF">2023-05-15T09:20:00Z</dcterms:created>
  <dcterms:modified xsi:type="dcterms:W3CDTF">2023-05-15T17:31:00Z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5531ce25-9447-4e84-8295-c1ad7853cb5b</vt:lpwstr>
  </property>
  <property fmtid="{D5CDD505-2E9C-101B-9397-08002B2CF9AE}" pid="4" name="MediaServiceImageTags">
    <vt:lpwstr/>
  </property>
</Properties>
</file>